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126860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การแก้ไขเปลี่ยนแปลงการประกอบกิจการสถานีบริการน้ำมัน 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</w:rPr>
        <w:t>(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ระยะที่ 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2 : 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126860">
        <w:rPr>
          <w:rFonts w:ascii="TH SarabunIT๙" w:hAnsi="TH SarabunIT๙" w:cs="TH SarabunIT๙"/>
          <w:b/>
          <w:bCs/>
          <w:noProof/>
          <w:sz w:val="32"/>
          <w:szCs w:val="32"/>
        </w:rPr>
        <w:t>)</w:t>
      </w:r>
    </w:p>
    <w:p w14:paraId="16FCEC75" w14:textId="1DC63FD3" w:rsidR="00D239AD" w:rsidRPr="00126860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126860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126860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126860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126860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กระทรวงพลังงาน</w:t>
      </w:r>
    </w:p>
    <w:p w14:paraId="4C84CC92" w14:textId="77777777" w:rsidR="003F4A0D" w:rsidRPr="00126860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26860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252E6F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12686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126860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126860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การแก้ไขเปลี่ยนแปลงการประกอบกิจการสถานีบริการน้ำมัน 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ระยะที่ 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 xml:space="preserve">2 :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)</w:t>
      </w:r>
    </w:p>
    <w:p w14:paraId="57553D54" w14:textId="1B3FE95E" w:rsidR="00132E1B" w:rsidRPr="00126860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1268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1268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126860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26860" w14:paraId="77FFD68C" w14:textId="77777777" w:rsidTr="00BD4DA8">
        <w:trPr>
          <w:trHeight w:val="774"/>
        </w:trPr>
        <w:tc>
          <w:tcPr>
            <w:tcW w:w="675" w:type="dxa"/>
          </w:tcPr>
          <w:p w14:paraId="23D761D9" w14:textId="12281EB4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4C086D2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126860" w14:paraId="69C9B657" w14:textId="77777777" w:rsidTr="008C1396">
        <w:tc>
          <w:tcPr>
            <w:tcW w:w="675" w:type="dxa"/>
          </w:tcPr>
          <w:p w14:paraId="2FE3F62A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81A7365" w14:textId="3900CFF3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กฎกระทรวงควบคุมไอน้ำมันเชื้อเพลิง 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2550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และประกาศที่ออกตามกฎกระทรวงดังกล่าว</w:t>
            </w:r>
          </w:p>
        </w:tc>
      </w:tr>
      <w:tr w:rsidR="0087182F" w:rsidRPr="00126860" w14:paraId="122777A9" w14:textId="77777777" w:rsidTr="008C1396">
        <w:tc>
          <w:tcPr>
            <w:tcW w:w="675" w:type="dxa"/>
          </w:tcPr>
          <w:p w14:paraId="7A6520D6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C8129A5" w14:textId="6F3676D0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กฎกระทรวงระบบไฟฟ้า และระบบป้องกันอันตรายจากฟ้าผ่าของสถานที่ประกอบกิจการน้ำมัน 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126860" w14:paraId="2DB9C372" w14:textId="77777777" w:rsidTr="008C1396">
        <w:tc>
          <w:tcPr>
            <w:tcW w:w="675" w:type="dxa"/>
          </w:tcPr>
          <w:p w14:paraId="0F264445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2AE2477" w14:textId="17790C17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กฎกระทรวงสถานีบริการน้ำมันเชื้อเพลิง 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2552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และประกาศที่ออกตามกฎกระทรวงดังกล่าว</w:t>
            </w:r>
          </w:p>
        </w:tc>
      </w:tr>
      <w:tr w:rsidR="0087182F" w:rsidRPr="00126860" w14:paraId="6EDD034F" w14:textId="77777777" w:rsidTr="008C1396">
        <w:tc>
          <w:tcPr>
            <w:tcW w:w="675" w:type="dxa"/>
          </w:tcPr>
          <w:p w14:paraId="4A8BBA90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B87ABF8" w14:textId="19D19205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 เรื่อง กำหนดสถานที่แจ้งการประกอบกิจการควบคุมประเภทที่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สถานที่ยื่น แบบคำขอ และแบบใบอนุญาตของการประกอบกิจการควบคุมประเภทที่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 2556</w:t>
            </w:r>
          </w:p>
        </w:tc>
      </w:tr>
      <w:tr w:rsidR="0087182F" w:rsidRPr="00126860" w14:paraId="6C28F71A" w14:textId="77777777" w:rsidTr="008C1396">
        <w:tc>
          <w:tcPr>
            <w:tcW w:w="675" w:type="dxa"/>
          </w:tcPr>
          <w:p w14:paraId="2FD4F313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2FA6CB3" w14:textId="17DB7E1E" w:rsidR="00394708" w:rsidRPr="00290CAA" w:rsidRDefault="00394708" w:rsidP="002D73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 เรื่อง 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 2557</w:t>
            </w:r>
          </w:p>
        </w:tc>
      </w:tr>
      <w:tr w:rsidR="0087182F" w:rsidRPr="00126860" w14:paraId="298E75EC" w14:textId="77777777" w:rsidTr="008C1396">
        <w:tc>
          <w:tcPr>
            <w:tcW w:w="675" w:type="dxa"/>
          </w:tcPr>
          <w:p w14:paraId="7A9C85BF" w14:textId="77777777" w:rsidR="00394708" w:rsidRPr="00290CA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290CA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84BE8A" w14:textId="6DE5AAED" w:rsidR="00394708" w:rsidRPr="00290CAA" w:rsidRDefault="00394708" w:rsidP="008C0E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 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2542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2) 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290CAA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12686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126860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1268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. 2556</w:t>
      </w:r>
      <w:r w:rsidR="00C77AEA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126860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1268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1268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1268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1268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1268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1268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126860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126860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126860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การแก้ไขเปลี่ยนแปลงการประกอบกิจการสถานีบริการน้้ำมัน </w:t>
      </w:r>
      <w:r w:rsidR="00094F82" w:rsidRPr="00126860">
        <w:rPr>
          <w:rFonts w:ascii="TH SarabunIT๙" w:hAnsi="TH SarabunIT๙" w:cs="TH SarabunIT๙"/>
          <w:noProof/>
          <w:sz w:val="32"/>
          <w:szCs w:val="32"/>
        </w:rPr>
        <w:t>(</w:t>
      </w:r>
      <w:r w:rsidR="00094F82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ระยะที่ </w:t>
      </w:r>
      <w:r w:rsidR="00094F82" w:rsidRPr="00126860">
        <w:rPr>
          <w:rFonts w:ascii="TH SarabunIT๙" w:hAnsi="TH SarabunIT๙" w:cs="TH SarabunIT๙"/>
          <w:noProof/>
          <w:sz w:val="32"/>
          <w:szCs w:val="32"/>
        </w:rPr>
        <w:t xml:space="preserve">2 : </w:t>
      </w:r>
      <w:r w:rsidR="00094F82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ขั้นตอนออกใบอนุญาต</w:t>
      </w:r>
      <w:r w:rsidR="00094F82" w:rsidRPr="00126860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094F82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อบต</w:t>
      </w:r>
      <w:r w:rsidR="00094F82" w:rsidRPr="00126860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126860">
        <w:rPr>
          <w:rFonts w:ascii="TH SarabunIT๙" w:hAnsi="TH SarabunIT๙" w:cs="TH SarabunIT๙"/>
          <w:noProof/>
          <w:sz w:val="32"/>
          <w:szCs w:val="32"/>
        </w:rPr>
        <w:t>21/07/2015 22:19</w:t>
      </w:r>
      <w:r w:rsidR="00094F82" w:rsidRPr="001268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12686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126860" w14:paraId="5F1398AA" w14:textId="77777777" w:rsidTr="009B7715">
        <w:tc>
          <w:tcPr>
            <w:tcW w:w="675" w:type="dxa"/>
          </w:tcPr>
          <w:p w14:paraId="08D93DD3" w14:textId="25F72274" w:rsidR="00094F82" w:rsidRPr="00126860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290CAA" w:rsidRDefault="00A13B6C" w:rsidP="008C1396">
            <w:pPr>
              <w:rPr>
                <w:rFonts w:ascii="TH SarabunIT๙" w:hAnsi="TH SarabunIT๙" w:cs="TH SarabunIT๙" w:hint="cs"/>
                <w:i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90CAA">
              <w:rPr>
                <w:rFonts w:ascii="TH SarabunIT๙" w:hAnsi="TH SarabunIT๙" w:cs="TH SarabunIT๙"/>
                <w:i/>
                <w:sz w:val="32"/>
                <w:szCs w:val="32"/>
                <w:cs/>
                <w:lang w:bidi="th-TH"/>
              </w:rPr>
              <w:t xml:space="preserve">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A32D1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119 </w:t>
            </w:r>
            <w:r w:rsidR="00094F82" w:rsidRPr="00A32D1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A32D1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9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BD652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31210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br/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290CA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0-4466-6398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 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290CA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0-4466-6397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/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290CAA" w:rsidRDefault="00A13B6C" w:rsidP="008C1396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) </w:t>
            </w:r>
            <w:r w:rsidR="00094F82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A32D1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A32D1A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A32D1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290CAA" w:rsidRDefault="00A13B6C" w:rsidP="009B7715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290CAA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290CAA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-</w:t>
            </w:r>
          </w:p>
        </w:tc>
      </w:tr>
    </w:tbl>
    <w:p w14:paraId="338B629D" w14:textId="704ABE2C" w:rsidR="0018441F" w:rsidRPr="00126860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38B2463B" w:rsidR="00575FAF" w:rsidRPr="00126860" w:rsidRDefault="00126860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C0CC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44A06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1.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การพิจารณาออกใบอนุญาตแก้ไขเปลี่ยนแปลงการประกอบกิจการ จะกระทำได้ก็ต่อเมื่อผู้ขอรับใบอนุญาตได้ดำเนินการก่อสร้างสถานประกอบการแล้วเสร็จ ถูกต้องตรงตามที่กฎกระทรวงที่เกี่ยวข้องกำหนด มีผลการทดสอบและตรวจสอบถังเก็บน้ำมัน ระบบท่อน้ำมันและอุปกรณ์ ระบบไฟฟ้า ระบบป้องกันอันตรายจากฟ้าผ่า ระบบป้องกันและระงับอัคคีภัยครบถ้วนถูกต้องแล้ว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C0CC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44A06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2.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ต้องไม่ขัดต่อกฎหมายอื่นที่เกี่ยวข้อง เช่น กฎหมายว่าด้วยการควบคุมอาคาร กฎหมายว่าด้วยการผังเมือง กฎหมายว่าด้วยการส่งเสริมและรักษาคุณภาพสิ่งแวดล้อมแห่งชาติ เป็นต้น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C0CC2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144A06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3.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การก่อสร้าง ผลการทดสอบและตรวจสอบด้านความปลอดภัย ต้องมีลักษณะเป็นไปตามกฎกระทรวงสถานีบริการน้ำมันเชื้อเพลิง พ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144A06" w:rsidRPr="00126860">
        <w:rPr>
          <w:rFonts w:ascii="TH SarabunIT๙" w:hAnsi="TH SarabunIT๙" w:cs="TH SarabunIT๙"/>
          <w:noProof/>
          <w:sz w:val="32"/>
          <w:szCs w:val="32"/>
        </w:rPr>
        <w:t>. 2552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126860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หมายเหตุ </w:t>
      </w:r>
      <w:r w:rsidR="00575FAF" w:rsidRPr="00126860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126860">
        <w:rPr>
          <w:rFonts w:ascii="TH SarabunIT๙" w:hAnsi="TH SarabunIT๙" w:cs="TH SarabunIT๙"/>
          <w:b/>
          <w:bCs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93D1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8C0E6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1.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 และไม่อาจแก้ไข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93D1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8C0E6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2.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93D1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8C0E6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3.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293D1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8C0E68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4.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 จะมีการแจ้งผลการพิจารณาให้ผู้ยื่นคำขอทราบภายใน ๗ วันนับแต่วันที่พิจารณาแล้วเสร็จทางจดหมายอิเล็กทรอนิคส์ 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t xml:space="preserve">(Email) </w:t>
      </w:r>
      <w:r w:rsidR="00575FAF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 โปรดแนบซอง จ่าหน้าถึง ตัวท่านเองให้ชัดเจน พร้อมติดแสตมป์สำหรับค่าไปรษณีย์ลงทะเบียนตามอัตราของบริษัท ไปรษณีย์ไทย จำกัดกำหนด</w:t>
      </w:r>
      <w:r w:rsidR="00575FAF" w:rsidRPr="00126860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126860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126860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1268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1268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126860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126860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126860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126860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126860" w14:paraId="50E97DA5" w14:textId="77777777" w:rsidTr="00EF6892">
        <w:tc>
          <w:tcPr>
            <w:tcW w:w="675" w:type="dxa"/>
          </w:tcPr>
          <w:p w14:paraId="5E768AD0" w14:textId="2C6E62E0" w:rsidR="00313D38" w:rsidRPr="00126860" w:rsidRDefault="00313D38" w:rsidP="00EF689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1268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126860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7C0FB15" w14:textId="77777777" w:rsidR="00313D38" w:rsidRPr="001268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 รับหนังสือหรือคำขอ และตรวจสอบความครบถ้วนของเอกสารตามรายการเอกสารหลักฐานที่กำหนด และส่งเรื่องให้สำนักความปลอดภัยธุรกิจน้ำมัน</w:t>
            </w:r>
          </w:p>
          <w:p w14:paraId="2A225131" w14:textId="7777777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4874A2C9" w14:textId="0D78DAA3" w:rsidR="00313D38" w:rsidRPr="00126860" w:rsidRDefault="00313D38" w:rsidP="00396478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1268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26860" w14:paraId="2BDD1ACD" w14:textId="77777777" w:rsidTr="00EF6892">
        <w:tc>
          <w:tcPr>
            <w:tcW w:w="675" w:type="dxa"/>
          </w:tcPr>
          <w:p w14:paraId="594EA4A4" w14:textId="77777777" w:rsidR="00313D38" w:rsidRPr="00126860" w:rsidRDefault="00313D38" w:rsidP="00EF689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90F137A" w14:textId="77777777" w:rsidR="00313D38" w:rsidRPr="001268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26AF861" w14:textId="77777777" w:rsidR="00313D38" w:rsidRPr="00126860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CC75889" w14:textId="77777777" w:rsidR="00313D38" w:rsidRPr="001268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 พิจารณา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ตรวจสอบ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สถานที่และสิ่งก่อสร้าง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ผลการทดสอบถังเก็บน้ำมัน ระบบท่อน้ำมันและอุปกรณ์ ระบบไฟฟ้า ระบบป้องกันอันตรายจากฟ้าผ่า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ระบบป้องกันและระงับอัคคีภัย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-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เอกสารหลักฐานประกอบ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769C5B8E" w14:textId="7777777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677143FB" w14:textId="77777777" w:rsidR="00313D38" w:rsidRPr="00126860" w:rsidRDefault="00313D38" w:rsidP="00396478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27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F49D583" w14:textId="7777777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E9100EB" w14:textId="77777777" w:rsidR="00313D38" w:rsidRPr="001268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26860" w14:paraId="634672C9" w14:textId="77777777" w:rsidTr="00EF6892">
        <w:tc>
          <w:tcPr>
            <w:tcW w:w="675" w:type="dxa"/>
          </w:tcPr>
          <w:p w14:paraId="5C5A05BC" w14:textId="77777777" w:rsidR="00313D38" w:rsidRPr="00126860" w:rsidRDefault="00313D38" w:rsidP="00EF689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9AE048" w14:textId="77777777" w:rsidR="00313D38" w:rsidRPr="00126860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449ADB9C" w14:textId="77777777" w:rsidR="00313D38" w:rsidRPr="00126860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3E7C505" w14:textId="77777777" w:rsidR="00313D38" w:rsidRPr="00126860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14:paraId="6D7E0005" w14:textId="7777777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15D3AA4B" w14:textId="77777777" w:rsidR="00313D38" w:rsidRPr="00126860" w:rsidRDefault="00313D38" w:rsidP="00396478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438B711" w14:textId="77777777" w:rsidR="00313D38" w:rsidRPr="00126860" w:rsidRDefault="00313D38" w:rsidP="00452B6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ED3ED61" w14:textId="77777777" w:rsidR="00313D38" w:rsidRPr="00126860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12686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126860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126860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126860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586E091E" w:rsidR="008D7B9E" w:rsidRPr="00126860" w:rsidRDefault="00F16C2F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126860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126860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7777777" w:rsidR="00AA7734" w:rsidRPr="00126860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126860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126860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1268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1268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126860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1268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1268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126860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126860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F6892" w:rsidRPr="00EF6892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EF6892" w:rsidRDefault="004C3BDE" w:rsidP="004C3B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89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126860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126860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126860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126860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126860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126860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1268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1268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126860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126860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126860" w14:paraId="7ED62404" w14:textId="77777777" w:rsidTr="00EF6892">
        <w:tc>
          <w:tcPr>
            <w:tcW w:w="675" w:type="dxa"/>
          </w:tcPr>
          <w:p w14:paraId="7845BF89" w14:textId="58EDE4CC" w:rsidR="00AC4ACB" w:rsidRPr="00126860" w:rsidRDefault="00AC4ACB" w:rsidP="00EF689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ผลการทดสอบถังเก็บน้ำมัน ระบบท่อน้ำมันและอุปกรณ์ ระบบไฟฟ้า และระบบป้องกันอันตรายจากฟ้าผ่า ระบบป้องกันและระงับอัคคีภัย</w:t>
            </w:r>
          </w:p>
        </w:tc>
        <w:tc>
          <w:tcPr>
            <w:tcW w:w="1843" w:type="dxa"/>
          </w:tcPr>
          <w:p w14:paraId="5FD3D152" w14:textId="2A5AF49F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860" w14:paraId="1B50AE5A" w14:textId="77777777" w:rsidTr="00EF6892">
        <w:tc>
          <w:tcPr>
            <w:tcW w:w="675" w:type="dxa"/>
          </w:tcPr>
          <w:p w14:paraId="20AE6CFA" w14:textId="77777777" w:rsidR="00AC4ACB" w:rsidRPr="00126860" w:rsidRDefault="00AC4ACB" w:rsidP="00EF689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E977222" w14:textId="77777777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สำเนาหนังสืออนุญาตพร้อมด้วยสำเนาแผนผัง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ที่ได้รับอนุญาตทำทางเชื่อมถนนสาธารณะ หรือทางหลวง หรือถนนส่วนบุคคล หรือสำเนาหนังสืออนุญาตพร้อมด้วยสำเนาแผนผังที่ได้รับอนุญาต   ทำสิ่งล่วงล้ำลำน้ำ</w:t>
            </w:r>
          </w:p>
        </w:tc>
        <w:tc>
          <w:tcPr>
            <w:tcW w:w="1843" w:type="dxa"/>
          </w:tcPr>
          <w:p w14:paraId="73026ED8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F635545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0CB1B32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ADF32EA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FB12E7A" w14:textId="77777777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126860" w14:paraId="01B3705C" w14:textId="77777777" w:rsidTr="00EF6892">
        <w:tc>
          <w:tcPr>
            <w:tcW w:w="675" w:type="dxa"/>
          </w:tcPr>
          <w:p w14:paraId="013D76BC" w14:textId="77777777" w:rsidR="00AC4ACB" w:rsidRPr="00126860" w:rsidRDefault="00AC4ACB" w:rsidP="00EF6892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E00BB14" w14:textId="77777777" w:rsidR="00AC4ACB" w:rsidRPr="00126860" w:rsidRDefault="00AC4ACB" w:rsidP="00AC4ACB">
            <w:pPr>
              <w:rPr>
                <w:rFonts w:ascii="TH SarabunIT๙" w:hAnsi="TH SarabunIT๙" w:cs="TH SarabunIT๙" w:hint="cs"/>
                <w:cs/>
                <w:lang w:bidi="th-TH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สำเนาสัญญาประกันภัยภัยหรือกรมธรรม์ประกันภัยความรับผิดชอบตามกฎหมายแก่ผู้ได้รับความเสียหาย จากภัยอันเกิดจากการประกอบกิจการควบคุมประเภทที่ ๓</w:t>
            </w:r>
          </w:p>
        </w:tc>
        <w:tc>
          <w:tcPr>
            <w:tcW w:w="1843" w:type="dxa"/>
          </w:tcPr>
          <w:p w14:paraId="6D15AB42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357E2C5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DA3956F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7A86C29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34A3A82" w14:textId="77777777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126860" w14:paraId="09FBFA08" w14:textId="77777777" w:rsidTr="004E651F">
        <w:tc>
          <w:tcPr>
            <w:tcW w:w="675" w:type="dxa"/>
            <w:vAlign w:val="center"/>
          </w:tcPr>
          <w:p w14:paraId="5BEA38E2" w14:textId="77777777" w:rsidR="00AC4ACB" w:rsidRPr="00126860" w:rsidRDefault="00AC4ACB" w:rsidP="00AC4AC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3953089" w14:textId="77777777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D73E0F8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18A64D4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54B17F1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CE26D5E" w14:textId="77777777" w:rsidR="00AC4ACB" w:rsidRPr="00126860" w:rsidRDefault="00AC4ACB" w:rsidP="002D1F25">
            <w:pPr>
              <w:jc w:val="center"/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58A6971" w14:textId="77777777" w:rsidR="00AC4ACB" w:rsidRPr="00126860" w:rsidRDefault="00AC4ACB" w:rsidP="00AC4ACB">
            <w:pPr>
              <w:rPr>
                <w:rFonts w:ascii="TH SarabunIT๙" w:hAnsi="TH SarabunIT๙" w:cs="TH SarabunIT๙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126860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126860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26860" w14:paraId="21631802" w14:textId="77777777" w:rsidTr="00090552">
        <w:tc>
          <w:tcPr>
            <w:tcW w:w="534" w:type="dxa"/>
          </w:tcPr>
          <w:p w14:paraId="55909BBE" w14:textId="396F5019" w:rsidR="00A13B6C" w:rsidRPr="00126860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508F6F2E" w:rsidR="00A13B6C" w:rsidRPr="002D1F25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</w:t>
            </w:r>
            <w:r w:rsidR="00396478"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่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าธรรมเนียมใบอนุญาตประกอบกิจการควบคุมประเภทที่ 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</w:p>
          <w:p w14:paraId="201E5AF3" w14:textId="0FFC1252" w:rsidR="00E90756" w:rsidRPr="002D1F25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D1F2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200 </w:t>
            </w:r>
            <w:r w:rsidR="00F5490C"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152F256E" w:rsidR="00A13B6C" w:rsidRPr="002D1F25" w:rsidRDefault="00E90756" w:rsidP="003964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D1F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A13B6C" w:rsidRPr="00126860" w14:paraId="03F8F7EE" w14:textId="77777777" w:rsidTr="00090552">
        <w:tc>
          <w:tcPr>
            <w:tcW w:w="534" w:type="dxa"/>
          </w:tcPr>
          <w:p w14:paraId="22B3C08D" w14:textId="77777777" w:rsidR="00A13B6C" w:rsidRPr="00126860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64EEAB2D" w14:textId="0CC6363A" w:rsidR="00A13B6C" w:rsidRPr="002D1F25" w:rsidRDefault="00A13B6C" w:rsidP="008C1396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หากมีการติดตั้งภาชนะบรรจุน้ำมันเพิ่มเติมจากที่ได้รับอนุญาตอยู่ก่อนเดิม จะต้องเสียค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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าธรรมเนียมการอนุญาตให้ใช้ภาชนะบรรจุน้ำมันในส่วนที่เพิ่มเติมด้วย เป็นไปตามข้อ 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62 </w:t>
            </w:r>
            <w:r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ของกฎกระทรวงกำหนดหลักเกณฑ์ วิธีการ และเงื่อนไขเกี่ยวกับการแจ้ง การอนุญาต และอัตราค่าธรรมเนียมเกี่ยวกับการประกอบกิจการน้ำมันเชื้อเพลิง พ</w:t>
            </w:r>
            <w:r w:rsidR="00F20E0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.ศ. 2556</w:t>
            </w:r>
          </w:p>
          <w:p w14:paraId="3329C1E7" w14:textId="01B821FA" w:rsidR="00E90756" w:rsidRPr="002D1F25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F5490C" w:rsidRPr="002D1F2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="00F5490C" w:rsidRPr="002D1F2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4008B9D" w14:textId="4CBBA30F" w:rsidR="00A13B6C" w:rsidRPr="002D1F25" w:rsidRDefault="00E90756" w:rsidP="003964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D1F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-</w:t>
            </w:r>
            <w:r w:rsidR="000F1309"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2D1F2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565C8D7" w14:textId="77777777" w:rsidR="002D1F25" w:rsidRDefault="002D1F2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CD6C28F" w14:textId="77777777" w:rsidR="002D1F25" w:rsidRPr="00126860" w:rsidRDefault="002D1F2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126860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126860" w14:paraId="07DF31DE" w14:textId="77777777" w:rsidTr="00C1539D">
        <w:tc>
          <w:tcPr>
            <w:tcW w:w="534" w:type="dxa"/>
          </w:tcPr>
          <w:p w14:paraId="07FE0908" w14:textId="7E60931D" w:rsidR="00EA6950" w:rsidRPr="00126860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F20E0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0E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20E0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F20E0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20E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20E0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126860" w14:paraId="01412C12" w14:textId="77777777" w:rsidTr="00C1539D">
        <w:tc>
          <w:tcPr>
            <w:tcW w:w="534" w:type="dxa"/>
          </w:tcPr>
          <w:p w14:paraId="014C1C8A" w14:textId="77777777" w:rsidR="00EA6950" w:rsidRPr="00126860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FEF7AA6" w14:textId="77777777" w:rsidR="00EA6950" w:rsidRPr="00F20E0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0E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20E0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20E0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20E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20E0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20E0F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126860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126860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26860" w14:paraId="676E0C19" w14:textId="77777777" w:rsidTr="00C1539D">
        <w:tc>
          <w:tcPr>
            <w:tcW w:w="675" w:type="dxa"/>
          </w:tcPr>
          <w:p w14:paraId="433A4F23" w14:textId="62F1C53B" w:rsidR="00F064C0" w:rsidRPr="00126860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12686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C3F922D" w:rsidR="00F064C0" w:rsidRPr="00126860" w:rsidRDefault="00F064C0" w:rsidP="001052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ธพ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 เป็นไปตามประกาศกรมธุรกิจพลังงาน เรื่อง กำหนดสถานที่แจ้งการประกอบกิจการควบคุมประเภทที่ ๒ สถานที่ยื่น แบบคำขอและแบบใบอนุญาตของการประกอบกิจการควบคุมประเภทที่ ๓ พ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๒๕๕</w:t>
            </w:r>
            <w:r w:rsidR="0010524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6</w:t>
            </w:r>
            <w:r w:rsidRPr="0012686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6860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Pr="00126860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126860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860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05F2DBB8" w14:textId="77777777" w:rsidR="002D1F25" w:rsidRDefault="002D1F2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0E3C762" w14:textId="77777777" w:rsidR="002D1F25" w:rsidRDefault="002D1F2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D64D484" w14:textId="77777777" w:rsidR="002D1F25" w:rsidRDefault="002D1F2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39A498" w14:textId="77777777" w:rsidR="002D1F25" w:rsidRDefault="002D1F2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E6C307D" w14:textId="77777777" w:rsidR="002D1F25" w:rsidRDefault="002D1F2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2C9D7E6" w14:textId="77777777" w:rsidR="00A87892" w:rsidRDefault="00A87892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46C68CC" w14:textId="77777777" w:rsidR="00A87892" w:rsidRDefault="00A87892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FD3692" w14:textId="77777777" w:rsidR="00A87892" w:rsidRPr="00126860" w:rsidRDefault="00A87892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688B8321" w14:textId="77777777" w:rsidR="0064558D" w:rsidRPr="00126860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126860" w14:paraId="6D0BBF17" w14:textId="77777777" w:rsidTr="0064558D">
        <w:tc>
          <w:tcPr>
            <w:tcW w:w="1418" w:type="dxa"/>
          </w:tcPr>
          <w:p w14:paraId="71CC28E5" w14:textId="77777777" w:rsidR="0064558D" w:rsidRPr="001268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1268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126860" w14:paraId="3FCBCAB2" w14:textId="77777777" w:rsidTr="0064558D">
        <w:tc>
          <w:tcPr>
            <w:tcW w:w="1418" w:type="dxa"/>
          </w:tcPr>
          <w:p w14:paraId="76AEC54C" w14:textId="77777777" w:rsidR="0064558D" w:rsidRPr="001268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0BA26EB2" w:rsidR="0064558D" w:rsidRPr="00126860" w:rsidRDefault="00922A94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126860" w14:paraId="4A1DF6A2" w14:textId="77777777" w:rsidTr="0064558D">
        <w:tc>
          <w:tcPr>
            <w:tcW w:w="1418" w:type="dxa"/>
          </w:tcPr>
          <w:p w14:paraId="082BD70C" w14:textId="77777777" w:rsidR="0064558D" w:rsidRPr="001268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CCF70DB" w14:textId="77777777" w:rsidR="00BD652E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1D296763" w:rsidR="0064558D" w:rsidRPr="001268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126860" w14:paraId="105C0B62" w14:textId="77777777" w:rsidTr="0064558D">
        <w:tc>
          <w:tcPr>
            <w:tcW w:w="1418" w:type="dxa"/>
          </w:tcPr>
          <w:p w14:paraId="7A8B8EDF" w14:textId="77777777" w:rsidR="0064558D" w:rsidRPr="001268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1268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126860" w14:paraId="6BB94F10" w14:textId="77777777" w:rsidTr="0064558D">
        <w:tc>
          <w:tcPr>
            <w:tcW w:w="1418" w:type="dxa"/>
          </w:tcPr>
          <w:p w14:paraId="362D6899" w14:textId="77777777" w:rsidR="0064558D" w:rsidRPr="00126860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8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126860" w:rsidRDefault="0064558D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860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126860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126860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126860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305EC9AC" w14:textId="77777777" w:rsidR="003F4A0D" w:rsidRPr="00126860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126860" w:rsidSect="00126860">
      <w:headerReference w:type="default" r:id="rId8"/>
      <w:pgSz w:w="11907" w:h="16839" w:code="9"/>
      <w:pgMar w:top="1440" w:right="657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00C94" w14:textId="77777777" w:rsidR="001068D6" w:rsidRDefault="001068D6" w:rsidP="00C81DB8">
      <w:pPr>
        <w:spacing w:after="0" w:line="240" w:lineRule="auto"/>
      </w:pPr>
      <w:r>
        <w:separator/>
      </w:r>
    </w:p>
  </w:endnote>
  <w:endnote w:type="continuationSeparator" w:id="0">
    <w:p w14:paraId="575A4437" w14:textId="77777777" w:rsidR="001068D6" w:rsidRDefault="001068D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211A6" w14:textId="77777777" w:rsidR="001068D6" w:rsidRDefault="001068D6" w:rsidP="00C81DB8">
      <w:pPr>
        <w:spacing w:after="0" w:line="240" w:lineRule="auto"/>
      </w:pPr>
      <w:r>
        <w:separator/>
      </w:r>
    </w:p>
  </w:footnote>
  <w:footnote w:type="continuationSeparator" w:id="0">
    <w:p w14:paraId="7D56EEF7" w14:textId="77777777" w:rsidR="001068D6" w:rsidRDefault="001068D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452091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5C0CC2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C0CC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C0CC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C0CC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7892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A87892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5C0CC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0524A"/>
    <w:rsid w:val="001068D6"/>
    <w:rsid w:val="00110F0C"/>
    <w:rsid w:val="00126860"/>
    <w:rsid w:val="00132E1B"/>
    <w:rsid w:val="00144A06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0CAA"/>
    <w:rsid w:val="00291120"/>
    <w:rsid w:val="00293D10"/>
    <w:rsid w:val="002B2D62"/>
    <w:rsid w:val="002B3B12"/>
    <w:rsid w:val="002B4D3D"/>
    <w:rsid w:val="002C3E03"/>
    <w:rsid w:val="002D1F25"/>
    <w:rsid w:val="002D7381"/>
    <w:rsid w:val="00313D38"/>
    <w:rsid w:val="003240F6"/>
    <w:rsid w:val="00352D56"/>
    <w:rsid w:val="00353030"/>
    <w:rsid w:val="00357299"/>
    <w:rsid w:val="00394708"/>
    <w:rsid w:val="0039647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0CC2"/>
    <w:rsid w:val="005C6B68"/>
    <w:rsid w:val="00600A25"/>
    <w:rsid w:val="006437C0"/>
    <w:rsid w:val="0064558D"/>
    <w:rsid w:val="0065175D"/>
    <w:rsid w:val="006557D9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67ACF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C0E68"/>
    <w:rsid w:val="008D7B9E"/>
    <w:rsid w:val="008E2900"/>
    <w:rsid w:val="00914267"/>
    <w:rsid w:val="00922A94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25AAB"/>
    <w:rsid w:val="00A32D1A"/>
    <w:rsid w:val="00A47E94"/>
    <w:rsid w:val="00A87892"/>
    <w:rsid w:val="00AA7734"/>
    <w:rsid w:val="00AC4ACB"/>
    <w:rsid w:val="00AE6A9D"/>
    <w:rsid w:val="00AF4A06"/>
    <w:rsid w:val="00B23DA2"/>
    <w:rsid w:val="00B509FC"/>
    <w:rsid w:val="00B95782"/>
    <w:rsid w:val="00BC5DA7"/>
    <w:rsid w:val="00BD4DA8"/>
    <w:rsid w:val="00BD652E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3ECF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6892"/>
    <w:rsid w:val="00F028A3"/>
    <w:rsid w:val="00F064C0"/>
    <w:rsid w:val="00F16C2F"/>
    <w:rsid w:val="00F20E0F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BE560-170C-4750-AFFF-2444D221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35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20</cp:revision>
  <cp:lastPrinted>2015-03-02T15:12:00Z</cp:lastPrinted>
  <dcterms:created xsi:type="dcterms:W3CDTF">2015-08-17T06:16:00Z</dcterms:created>
  <dcterms:modified xsi:type="dcterms:W3CDTF">2015-08-20T04:55:00Z</dcterms:modified>
</cp:coreProperties>
</file>